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Los 22_Kita Moorstücken_Tischlerarbeiten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20260513-BB-365006_1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